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2E1A2442">
                <wp:simplePos x="0" y="0"/>
                <wp:positionH relativeFrom="column">
                  <wp:posOffset>4226560</wp:posOffset>
                </wp:positionH>
                <wp:positionV relativeFrom="paragraph">
                  <wp:posOffset>-787400</wp:posOffset>
                </wp:positionV>
                <wp:extent cx="2199640" cy="666750"/>
                <wp:effectExtent l="0" t="0" r="1016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9640" cy="666750"/>
                          <a:chOff x="12866" y="523"/>
                          <a:chExt cx="256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2" y="561"/>
                            <a:ext cx="2488" cy="968"/>
                            <a:chOff x="9150" y="720"/>
                            <a:chExt cx="2071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6306BD" w14:textId="5B2B3B65" w:rsidR="00130549" w:rsidRPr="00535962" w:rsidRDefault="009A242A" w:rsidP="00E03AED">
                                    <w:sdt>
                                      <w:sdtPr>
                                        <w:rPr>
                                          <w:rFonts w:ascii="Arial Bold" w:hAnsi="Arial Bold"/>
                                          <w:b/>
                                          <w:caps/>
                                          <w:spacing w:val="-20"/>
                                          <w:sz w:val="22"/>
                                          <w14:shadow w14:blurRad="50800" w14:dist="38100" w14:dir="2700000" w14:sx="100000" w14:sy="100000" w14:kx="0" w14:ky="0" w14:algn="tl">
                                            <w14:srgbClr w14:val="000000">
                                              <w14:alpha w14:val="60000"/>
                                            </w14:srgbClr>
                                          </w14:shadow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175875511"/>
                                      </w:sdtPr>
                                      <w:sdtEndPr>
                                        <w:rPr>
                                          <w:rFonts w:ascii="Arial" w:hAnsi="Arial"/>
                                          <w:b w:val="0"/>
                                          <w:caps w:val="0"/>
                                          <w:spacing w:val="0"/>
                                          <w:sz w:val="18"/>
                                          <w14:shadow w14:blurRad="0" w14:dist="0" w14:dir="0" w14:sx="0" w14:sy="0" w14:kx="0" w14:ky="0" w14:algn="none">
                                            <w14:srgbClr w14:val="000000"/>
                                          </w14:shadow>
                                        </w:rPr>
                                      </w:sdtEndPr>
                                      <w:sdtContent>
                                        <w:r w:rsidR="00673AF6" w:rsidRPr="00673AF6">
                                          <w:t>SUPBANCO-CCC-</w:t>
                                        </w:r>
                                        <w:r>
                                          <w:t>PEOR</w:t>
                                        </w:r>
                                        <w:r w:rsidR="00673AF6" w:rsidRPr="00673AF6">
                                          <w:t>-202</w:t>
                                        </w:r>
                                        <w:r>
                                          <w:t>3</w:t>
                                        </w:r>
                                        <w:r w:rsidR="00673AF6" w:rsidRPr="00673AF6">
                                          <w:t>-000</w:t>
                                        </w:r>
                                        <w:r>
                                          <w:t>1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2.8pt;margin-top:-62pt;width:173.2pt;height:52.5pt;z-index:251696128" coordorigin="12866,523" coordsize="256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2;top:561;width:2488;height:968" coordorigin="9150,720" coordsize="2071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6306BD" w14:textId="5B2B3B65" w:rsidR="00130549" w:rsidRPr="00535962" w:rsidRDefault="009A242A" w:rsidP="00E03AED"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-1175875511"/>
                                </w:sdtPr>
                                <w:sdtEndPr>
                                  <w:rPr>
                                    <w:rFonts w:ascii="Arial" w:hAnsi="Arial"/>
                                    <w:b w:val="0"/>
                                    <w:caps w:val="0"/>
                                    <w:spacing w:val="0"/>
                                    <w:sz w:val="18"/>
                                    <w14:shadow w14:blurRad="0" w14:dist="0" w14:dir="0" w14:sx="0" w14:sy="0" w14:kx="0" w14:ky="0" w14:algn="none">
                                      <w14:srgbClr w14:val="000000"/>
                                    </w14:shadow>
                                  </w:rPr>
                                </w:sdtEndPr>
                                <w:sdtContent>
                                  <w:r w:rsidR="00673AF6" w:rsidRPr="00673AF6">
                                    <w:t>SUPBANCO-CCC-</w:t>
                                  </w:r>
                                  <w:r>
                                    <w:t>PEOR</w:t>
                                  </w:r>
                                  <w:r w:rsidR="00673AF6" w:rsidRPr="00673AF6">
                                    <w:t>-202</w:t>
                                  </w:r>
                                  <w:r>
                                    <w:t>3</w:t>
                                  </w:r>
                                  <w:r w:rsidR="00673AF6" w:rsidRPr="00673AF6">
                                    <w:t>-000</w:t>
                                  </w:r>
                                  <w:r>
                                    <w:t>1</w:t>
                                  </w:r>
                                </w:sdtContent>
                              </w:sdt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673AF6">
                        <w:fldChar w:fldCharType="begin"/>
                      </w:r>
                      <w:r w:rsidR="00673AF6">
                        <w:instrText xml:space="preserve"> NUMPAGES   \* MERGEFORMAT </w:instrText>
                      </w:r>
                      <w:r w:rsidR="00673AF6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673AF6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9A242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674CC934" w14:textId="77777777" w:rsidR="0026335F" w:rsidRPr="0026335F" w:rsidRDefault="00673AF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9A242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1C006D47" w14:textId="77777777" w:rsidR="002E1412" w:rsidRPr="002E1412" w:rsidRDefault="00673AF6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41F85" w:rsidRPr="00641F8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673AF6">
                      <w:fldChar w:fldCharType="begin"/>
                    </w:r>
                    <w:r w:rsidR="00673AF6">
                      <w:instrText xml:space="preserve"> NUMPAGES   \* MERGEFORMAT </w:instrText>
                    </w:r>
                    <w:r w:rsidR="00673AF6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673AF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0DE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73AF6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42A"/>
    <w:rsid w:val="009A29C7"/>
    <w:rsid w:val="009A4E12"/>
    <w:rsid w:val="009C1625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Eblin Karina Pena Pérez</cp:lastModifiedBy>
  <cp:revision>13</cp:revision>
  <cp:lastPrinted>2011-03-04T18:59:00Z</cp:lastPrinted>
  <dcterms:created xsi:type="dcterms:W3CDTF">2021-02-12T22:09:00Z</dcterms:created>
  <dcterms:modified xsi:type="dcterms:W3CDTF">2023-02-08T20:20:00Z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2023-02-08T20:19:54Z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3cc2e22f-979d-4d69-9f8b-795eac1b2e71</vt:lpwstr>
  </property>
  <property fmtid="{D5CDD505-2E9C-101B-9397-08002B2CF9AE}" pid="8" name="MSIP_Label_81f5a2da-7ac4-4e60-a27b-a125ee74514f_ContentBits">
    <vt:lpwstr>0</vt:lpwstr>
  </property>
</Properties>
</file>